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WODEWARD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Kennington, Kent. Yeoman.</w:t>
      </w:r>
    </w:p>
    <w:p w:rsidR="003539F8" w:rsidRDefault="003539F8" w:rsidP="003539F8">
      <w:pPr>
        <w:rPr>
          <w:rFonts w:ascii="Times New Roman" w:hAnsi="Times New Roman" w:cs="Times New Roman"/>
        </w:rPr>
      </w:pPr>
    </w:p>
    <w:p w:rsidR="003539F8" w:rsidRDefault="003539F8" w:rsidP="003539F8">
      <w:pPr>
        <w:rPr>
          <w:rFonts w:ascii="Times New Roman" w:hAnsi="Times New Roman" w:cs="Times New Roman"/>
        </w:rPr>
      </w:pPr>
    </w:p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Haute(q.v.) brought a plaint of debt against him and William</w:t>
      </w:r>
    </w:p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Spencer of Kennington(q.v.).</w:t>
      </w:r>
    </w:p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3539F8" w:rsidRDefault="003539F8" w:rsidP="003539F8">
      <w:pPr>
        <w:rPr>
          <w:rFonts w:ascii="Times New Roman" w:hAnsi="Times New Roman" w:cs="Times New Roman"/>
        </w:rPr>
      </w:pPr>
    </w:p>
    <w:p w:rsidR="003539F8" w:rsidRDefault="003539F8" w:rsidP="003539F8">
      <w:pPr>
        <w:rPr>
          <w:rFonts w:ascii="Times New Roman" w:hAnsi="Times New Roman" w:cs="Times New Roman"/>
        </w:rPr>
      </w:pPr>
    </w:p>
    <w:p w:rsidR="003539F8" w:rsidRDefault="003539F8" w:rsidP="003539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2018</w:t>
      </w:r>
    </w:p>
    <w:p w:rsidR="006B2F86" w:rsidRPr="00E71FC3" w:rsidRDefault="003539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9F8" w:rsidRDefault="003539F8" w:rsidP="00E71FC3">
      <w:r>
        <w:separator/>
      </w:r>
    </w:p>
  </w:endnote>
  <w:endnote w:type="continuationSeparator" w:id="0">
    <w:p w:rsidR="003539F8" w:rsidRDefault="003539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9F8" w:rsidRDefault="003539F8" w:rsidP="00E71FC3">
      <w:r>
        <w:separator/>
      </w:r>
    </w:p>
  </w:footnote>
  <w:footnote w:type="continuationSeparator" w:id="0">
    <w:p w:rsidR="003539F8" w:rsidRDefault="003539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F8"/>
    <w:rsid w:val="001A7C09"/>
    <w:rsid w:val="003539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C0C1F1-E745-4E72-BE88-55D53906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9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2018-01-13T19:52:00Z</dcterms:created>
  <dcterms:modified xsi:type="dcterms:W3CDTF">2018-01-13T19:52:00Z</dcterms:modified>
</cp:coreProperties>
</file>